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230F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230F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230FB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416B4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624A7-26BB-459D-B75A-40D69EC4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2018-12-26T02:37:00Z</dcterms:modified>
</cp:coreProperties>
</file>